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5F615" w14:textId="5AB52543" w:rsidR="00BA00AB" w:rsidRDefault="005540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SOTHERN</w:t>
      </w:r>
      <w:r>
        <w:rPr>
          <w:rFonts w:cs="Times New Roman"/>
          <w:szCs w:val="24"/>
        </w:rPr>
        <w:t xml:space="preserve">      (d.1509)</w:t>
      </w:r>
    </w:p>
    <w:p w14:paraId="726359AC" w14:textId="444DD020" w:rsidR="005540D5" w:rsidRDefault="005540D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r w:rsidR="004F4A4E">
        <w:rPr>
          <w:rFonts w:cs="Times New Roman"/>
          <w:szCs w:val="24"/>
        </w:rPr>
        <w:t>Holme in Spaldingmoor.</w:t>
      </w:r>
    </w:p>
    <w:p w14:paraId="7836420D" w14:textId="5490D22D" w:rsidR="004F4A4E" w:rsidRDefault="004F4A4E" w:rsidP="009139A6">
      <w:pPr>
        <w:pStyle w:val="NoSpacing"/>
        <w:rPr>
          <w:rFonts w:cs="Times New Roman"/>
          <w:szCs w:val="24"/>
        </w:rPr>
      </w:pPr>
    </w:p>
    <w:p w14:paraId="52DBE016" w14:textId="5830A0BB" w:rsidR="004F4A4E" w:rsidRDefault="004F4A4E" w:rsidP="009139A6">
      <w:pPr>
        <w:pStyle w:val="NoSpacing"/>
        <w:rPr>
          <w:rFonts w:cs="Times New Roman"/>
          <w:szCs w:val="24"/>
        </w:rPr>
      </w:pPr>
    </w:p>
    <w:p w14:paraId="5C92FF9F" w14:textId="55FAADD3" w:rsidR="004F4A4E" w:rsidRDefault="004F4A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Apr.1509</w:t>
      </w:r>
      <w:r>
        <w:rPr>
          <w:rFonts w:cs="Times New Roman"/>
          <w:szCs w:val="24"/>
        </w:rPr>
        <w:tab/>
        <w:t>He made his Will.   (W.Y.R. p.155)</w:t>
      </w:r>
    </w:p>
    <w:p w14:paraId="0CEB5637" w14:textId="785F6F60" w:rsidR="004F4A4E" w:rsidRDefault="004F4A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</w:t>
      </w:r>
      <w:r>
        <w:rPr>
          <w:rFonts w:cs="Times New Roman"/>
          <w:szCs w:val="24"/>
        </w:rPr>
        <w:tab/>
        <w:t>Probate of his Will.   (ibid.)</w:t>
      </w:r>
    </w:p>
    <w:p w14:paraId="0040AD51" w14:textId="4C459E38" w:rsidR="004F4A4E" w:rsidRDefault="004F4A4E" w:rsidP="009139A6">
      <w:pPr>
        <w:pStyle w:val="NoSpacing"/>
        <w:rPr>
          <w:rFonts w:cs="Times New Roman"/>
          <w:szCs w:val="24"/>
        </w:rPr>
      </w:pPr>
    </w:p>
    <w:p w14:paraId="25D3A11D" w14:textId="42D8A46F" w:rsidR="004F4A4E" w:rsidRDefault="004F4A4E" w:rsidP="009139A6">
      <w:pPr>
        <w:pStyle w:val="NoSpacing"/>
        <w:rPr>
          <w:rFonts w:cs="Times New Roman"/>
          <w:szCs w:val="24"/>
        </w:rPr>
      </w:pPr>
    </w:p>
    <w:p w14:paraId="0C291A6F" w14:textId="74E49181" w:rsidR="004F4A4E" w:rsidRPr="005540D5" w:rsidRDefault="004F4A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March 2023</w:t>
      </w:r>
    </w:p>
    <w:sectPr w:rsidR="004F4A4E" w:rsidRPr="005540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307A" w14:textId="77777777" w:rsidR="005540D5" w:rsidRDefault="005540D5" w:rsidP="009139A6">
      <w:r>
        <w:separator/>
      </w:r>
    </w:p>
  </w:endnote>
  <w:endnote w:type="continuationSeparator" w:id="0">
    <w:p w14:paraId="2B038A49" w14:textId="77777777" w:rsidR="005540D5" w:rsidRDefault="005540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5CB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C3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3E7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E2F89" w14:textId="77777777" w:rsidR="005540D5" w:rsidRDefault="005540D5" w:rsidP="009139A6">
      <w:r>
        <w:separator/>
      </w:r>
    </w:p>
  </w:footnote>
  <w:footnote w:type="continuationSeparator" w:id="0">
    <w:p w14:paraId="2639F91E" w14:textId="77777777" w:rsidR="005540D5" w:rsidRDefault="005540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68A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68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49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0D5"/>
    <w:rsid w:val="000666E0"/>
    <w:rsid w:val="002510B7"/>
    <w:rsid w:val="004F4A4E"/>
    <w:rsid w:val="005540D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39B0C"/>
  <w15:chartTrackingRefBased/>
  <w15:docId w15:val="{FDBD5CCC-EB49-4E47-AB95-B2EA1C531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45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2023-03-11T11:55:00Z</dcterms:created>
  <dcterms:modified xsi:type="dcterms:W3CDTF">2023-03-11T12:40:00Z</dcterms:modified>
</cp:coreProperties>
</file>